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E2EE7" w14:textId="77777777" w:rsidR="001825AA" w:rsidRDefault="001825AA" w:rsidP="001825AA">
      <w:pPr>
        <w:pStyle w:val="NoSpacing"/>
      </w:pPr>
      <w:r>
        <w:rPr>
          <w:u w:val="single"/>
        </w:rPr>
        <w:t>Robert PORY</w:t>
      </w:r>
      <w:r>
        <w:t xml:space="preserve">     </w:t>
      </w:r>
      <w:proofErr w:type="gramStart"/>
      <w:r>
        <w:t xml:space="preserve">   (</w:t>
      </w:r>
      <w:proofErr w:type="gramEnd"/>
      <w:r>
        <w:t>fl.1484)</w:t>
      </w:r>
    </w:p>
    <w:p w14:paraId="7F6A109B" w14:textId="77777777" w:rsidR="001825AA" w:rsidRDefault="001825AA" w:rsidP="001825AA">
      <w:pPr>
        <w:pStyle w:val="NoSpacing"/>
      </w:pPr>
      <w:r>
        <w:t xml:space="preserve">of Bury </w:t>
      </w:r>
      <w:proofErr w:type="spellStart"/>
      <w:proofErr w:type="gramStart"/>
      <w:r>
        <w:t>St.Edmunds</w:t>
      </w:r>
      <w:proofErr w:type="spellEnd"/>
      <w:proofErr w:type="gramEnd"/>
      <w:r>
        <w:t>. Weaver.</w:t>
      </w:r>
    </w:p>
    <w:p w14:paraId="230C0F75" w14:textId="77777777" w:rsidR="001825AA" w:rsidRDefault="001825AA" w:rsidP="001825AA">
      <w:pPr>
        <w:pStyle w:val="NoSpacing"/>
      </w:pPr>
    </w:p>
    <w:p w14:paraId="20B9CCCE" w14:textId="77777777" w:rsidR="001825AA" w:rsidRDefault="001825AA" w:rsidP="001825AA">
      <w:pPr>
        <w:pStyle w:val="NoSpacing"/>
      </w:pPr>
    </w:p>
    <w:p w14:paraId="12F2B163" w14:textId="77777777" w:rsidR="001825AA" w:rsidRDefault="001825AA" w:rsidP="001825AA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Roket</w:t>
      </w:r>
      <w:proofErr w:type="spellEnd"/>
      <w:r>
        <w:t>(q.v.) brought a plaint of debt against him and Thomas Yonge</w:t>
      </w:r>
    </w:p>
    <w:p w14:paraId="038BDF70" w14:textId="77777777" w:rsidR="001825AA" w:rsidRDefault="001825AA" w:rsidP="001825AA">
      <w:pPr>
        <w:pStyle w:val="NoSpacing"/>
      </w:pPr>
      <w:r>
        <w:tab/>
      </w:r>
      <w:r>
        <w:tab/>
        <w:t>of Ipswich, yeoman(q.v.).</w:t>
      </w:r>
    </w:p>
    <w:p w14:paraId="28076F35" w14:textId="77777777" w:rsidR="001825AA" w:rsidRDefault="001825AA" w:rsidP="001825AA">
      <w:pPr>
        <w:pStyle w:val="NoSpacing"/>
      </w:pPr>
      <w:r>
        <w:tab/>
      </w:r>
      <w:r>
        <w:tab/>
        <w:t xml:space="preserve">( </w:t>
      </w:r>
      <w:hyperlink r:id="rId6" w:history="1">
        <w:r w:rsidRPr="00AD0315">
          <w:rPr>
            <w:rStyle w:val="Hyperlink"/>
          </w:rPr>
          <w:t>https://waalt.uh.edu/index.php/CP40/890</w:t>
        </w:r>
      </w:hyperlink>
      <w:r>
        <w:t xml:space="preserve"> )</w:t>
      </w:r>
    </w:p>
    <w:p w14:paraId="4041FB7A" w14:textId="77777777" w:rsidR="001825AA" w:rsidRDefault="001825AA" w:rsidP="001825AA">
      <w:pPr>
        <w:pStyle w:val="NoSpacing"/>
      </w:pPr>
    </w:p>
    <w:p w14:paraId="3E594C24" w14:textId="77777777" w:rsidR="001825AA" w:rsidRDefault="001825AA" w:rsidP="001825AA">
      <w:pPr>
        <w:pStyle w:val="NoSpacing"/>
      </w:pPr>
    </w:p>
    <w:p w14:paraId="02CACC3C" w14:textId="77777777" w:rsidR="001825AA" w:rsidRDefault="001825AA" w:rsidP="001825AA">
      <w:pPr>
        <w:pStyle w:val="NoSpacing"/>
      </w:pPr>
      <w:r>
        <w:t>3 September 2024</w:t>
      </w:r>
    </w:p>
    <w:p w14:paraId="1F09A2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A447B" w14:textId="77777777" w:rsidR="001825AA" w:rsidRDefault="001825AA" w:rsidP="009139A6">
      <w:r>
        <w:separator/>
      </w:r>
    </w:p>
  </w:endnote>
  <w:endnote w:type="continuationSeparator" w:id="0">
    <w:p w14:paraId="4C8110EE" w14:textId="77777777" w:rsidR="001825AA" w:rsidRDefault="001825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080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BAA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782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1E0825" w14:textId="77777777" w:rsidR="001825AA" w:rsidRDefault="001825AA" w:rsidP="009139A6">
      <w:r>
        <w:separator/>
      </w:r>
    </w:p>
  </w:footnote>
  <w:footnote w:type="continuationSeparator" w:id="0">
    <w:p w14:paraId="6FB875FE" w14:textId="77777777" w:rsidR="001825AA" w:rsidRDefault="001825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94C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E05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B4A3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5AA"/>
    <w:rsid w:val="000666E0"/>
    <w:rsid w:val="001825AA"/>
    <w:rsid w:val="002510B7"/>
    <w:rsid w:val="00270799"/>
    <w:rsid w:val="005C130B"/>
    <w:rsid w:val="00826F5C"/>
    <w:rsid w:val="009139A6"/>
    <w:rsid w:val="009411C2"/>
    <w:rsid w:val="009448BB"/>
    <w:rsid w:val="00947624"/>
    <w:rsid w:val="009878AA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F1AAB"/>
  <w15:chartTrackingRefBased/>
  <w15:docId w15:val="{322E02DE-EE82-4A52-986C-349DD7D58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825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9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2024-09-13T19:54:00Z</dcterms:created>
  <dcterms:modified xsi:type="dcterms:W3CDTF">2024-09-13T19:55:00Z</dcterms:modified>
</cp:coreProperties>
</file>